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36" w:rsidRPr="00EB05A5" w:rsidRDefault="00274736" w:rsidP="00EE4658">
      <w:pPr>
        <w:jc w:val="center"/>
        <w:rPr>
          <w:sz w:val="28"/>
          <w:szCs w:val="28"/>
        </w:rPr>
      </w:pPr>
      <w:r w:rsidRPr="00EB05A5">
        <w:rPr>
          <w:sz w:val="28"/>
          <w:szCs w:val="28"/>
        </w:rPr>
        <w:t>Информация</w:t>
      </w:r>
    </w:p>
    <w:p w:rsidR="00274736" w:rsidRPr="006E233C" w:rsidRDefault="00274736" w:rsidP="00EE4658">
      <w:pPr>
        <w:jc w:val="center"/>
        <w:rPr>
          <w:sz w:val="28"/>
          <w:szCs w:val="28"/>
        </w:rPr>
      </w:pPr>
      <w:r w:rsidRPr="00EB05A5">
        <w:rPr>
          <w:sz w:val="28"/>
          <w:szCs w:val="28"/>
        </w:rPr>
        <w:t xml:space="preserve">о  доходах, об имуществе и обязательствах имущественного характера руководителей муниципальных учреждений города </w:t>
      </w:r>
      <w:r w:rsidRPr="006E233C">
        <w:rPr>
          <w:sz w:val="28"/>
          <w:szCs w:val="28"/>
        </w:rPr>
        <w:t>Шахты  и членов их семей за период с 01 января 2019 года по 31 декабря 2019 год.</w:t>
      </w:r>
      <w:bookmarkStart w:id="0" w:name="_GoBack"/>
      <w:bookmarkEnd w:id="0"/>
    </w:p>
    <w:p w:rsidR="00274736" w:rsidRPr="00EB05A5" w:rsidRDefault="00274736" w:rsidP="00EE4658">
      <w:pPr>
        <w:jc w:val="center"/>
        <w:rPr>
          <w:sz w:val="28"/>
          <w:szCs w:val="28"/>
        </w:rPr>
      </w:pPr>
    </w:p>
    <w:tbl>
      <w:tblPr>
        <w:tblW w:w="16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1702"/>
        <w:gridCol w:w="2100"/>
        <w:gridCol w:w="1500"/>
        <w:gridCol w:w="1800"/>
        <w:gridCol w:w="776"/>
        <w:gridCol w:w="924"/>
        <w:gridCol w:w="1200"/>
        <w:gridCol w:w="729"/>
        <w:gridCol w:w="800"/>
        <w:gridCol w:w="1971"/>
        <w:gridCol w:w="1400"/>
        <w:gridCol w:w="500"/>
      </w:tblGrid>
      <w:tr w:rsidR="00274736" w:rsidRPr="00EB05A5" w:rsidTr="00396E22">
        <w:trPr>
          <w:cantSplit/>
          <w:trHeight w:val="1408"/>
        </w:trPr>
        <w:tc>
          <w:tcPr>
            <w:tcW w:w="707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№</w:t>
            </w:r>
          </w:p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п/п</w:t>
            </w:r>
          </w:p>
        </w:tc>
        <w:tc>
          <w:tcPr>
            <w:tcW w:w="1702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2100" w:type="dxa"/>
            <w:vMerge w:val="restart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Должность</w:t>
            </w:r>
          </w:p>
        </w:tc>
        <w:tc>
          <w:tcPr>
            <w:tcW w:w="5000" w:type="dxa"/>
            <w:gridSpan w:val="4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729" w:type="dxa"/>
            <w:gridSpan w:val="3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71" w:type="dxa"/>
            <w:vMerge w:val="restart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00" w:type="dxa"/>
            <w:vMerge w:val="restart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500" w:type="dxa"/>
            <w:vMerge w:val="restart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pacing w:val="-20"/>
              </w:rPr>
            </w:pPr>
            <w:r w:rsidRPr="00EB05A5">
              <w:rPr>
                <w:spacing w:val="-20"/>
              </w:rPr>
              <w:t>Сведения об источниках получения средств, за счет которых совершена сделка</w:t>
            </w:r>
            <w:r w:rsidRPr="00EB05A5">
              <w:rPr>
                <w:spacing w:val="-20"/>
                <w:vertAlign w:val="superscript"/>
              </w:rPr>
              <w:footnoteReference w:id="1"/>
            </w:r>
          </w:p>
        </w:tc>
      </w:tr>
      <w:tr w:rsidR="00274736" w:rsidRPr="00EB05A5" w:rsidTr="00396E22">
        <w:trPr>
          <w:cantSplit/>
          <w:trHeight w:val="1830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объекта</w:t>
            </w:r>
          </w:p>
        </w:tc>
        <w:tc>
          <w:tcPr>
            <w:tcW w:w="1800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  <w:lang w:val="en-US"/>
              </w:rPr>
            </w:pPr>
            <w:r w:rsidRPr="00EB05A5">
              <w:rPr>
                <w:sz w:val="24"/>
                <w:szCs w:val="24"/>
              </w:rPr>
              <w:t>Площадь</w:t>
            </w:r>
          </w:p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 xml:space="preserve"> (кв.м.)</w:t>
            </w:r>
          </w:p>
        </w:tc>
        <w:tc>
          <w:tcPr>
            <w:tcW w:w="924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00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Вид объекта</w:t>
            </w:r>
          </w:p>
        </w:tc>
        <w:tc>
          <w:tcPr>
            <w:tcW w:w="729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Площадь</w:t>
            </w:r>
          </w:p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(кв.м.)</w:t>
            </w:r>
          </w:p>
        </w:tc>
        <w:tc>
          <w:tcPr>
            <w:tcW w:w="800" w:type="dxa"/>
            <w:textDirection w:val="btLr"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  <w:r w:rsidRPr="00EB05A5">
              <w:rPr>
                <w:sz w:val="24"/>
                <w:szCs w:val="24"/>
              </w:rPr>
              <w:t>Страна расположения</w:t>
            </w:r>
          </w:p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4"/>
                <w:szCs w:val="24"/>
              </w:rPr>
            </w:pPr>
          </w:p>
        </w:tc>
      </w:tr>
      <w:tr w:rsidR="00274736" w:rsidRPr="00EB05A5" w:rsidTr="002B7D44">
        <w:trPr>
          <w:trHeight w:val="1000"/>
        </w:trPr>
        <w:tc>
          <w:tcPr>
            <w:tcW w:w="707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1.</w:t>
            </w:r>
          </w:p>
        </w:tc>
        <w:tc>
          <w:tcPr>
            <w:tcW w:w="1702" w:type="dxa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Иванилов Михаил Иванович</w:t>
            </w:r>
          </w:p>
        </w:tc>
        <w:tc>
          <w:tcPr>
            <w:tcW w:w="2100" w:type="dxa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МКУ г.Шахты «Управление по делам ГО ЧС»</w:t>
            </w:r>
          </w:p>
        </w:tc>
        <w:tc>
          <w:tcPr>
            <w:tcW w:w="15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bCs/>
                <w:sz w:val="22"/>
                <w:szCs w:val="22"/>
              </w:rPr>
              <w:t>РЕНО Каптюр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1279558,35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EB05A5" w:rsidTr="002B7D44">
        <w:trPr>
          <w:trHeight w:val="1000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супруга</w:t>
            </w:r>
          </w:p>
        </w:tc>
        <w:tc>
          <w:tcPr>
            <w:tcW w:w="2100" w:type="dxa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74,4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9051D9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  <w:r w:rsidRPr="00EB05A5">
              <w:rPr>
                <w:sz w:val="22"/>
                <w:szCs w:val="22"/>
                <w:lang w:val="en-US"/>
              </w:rPr>
              <w:t>Hyundai</w:t>
            </w:r>
            <w:r w:rsidRPr="00EB05A5">
              <w:rPr>
                <w:sz w:val="22"/>
                <w:szCs w:val="22"/>
              </w:rPr>
              <w:t xml:space="preserve"> </w:t>
            </w:r>
            <w:r w:rsidRPr="00EB05A5">
              <w:rPr>
                <w:sz w:val="22"/>
                <w:szCs w:val="22"/>
                <w:lang w:val="en-US"/>
              </w:rPr>
              <w:t>Solaris</w:t>
            </w:r>
            <w:r w:rsidRPr="00EB05A5">
              <w:rPr>
                <w:sz w:val="22"/>
                <w:szCs w:val="22"/>
              </w:rPr>
              <w:t>,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  <w:r w:rsidRPr="00EB05A5">
              <w:rPr>
                <w:sz w:val="22"/>
                <w:szCs w:val="22"/>
                <w:lang w:val="en-US"/>
              </w:rPr>
              <w:t>Hyundai</w:t>
            </w:r>
            <w:r w:rsidRPr="00EB05A5">
              <w:rPr>
                <w:sz w:val="22"/>
                <w:szCs w:val="22"/>
              </w:rPr>
              <w:t xml:space="preserve"> </w:t>
            </w:r>
            <w:r w:rsidRPr="00EB05A5">
              <w:rPr>
                <w:sz w:val="22"/>
                <w:szCs w:val="22"/>
                <w:lang w:val="en-US"/>
              </w:rPr>
              <w:t>Solaris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796895,45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c>
          <w:tcPr>
            <w:tcW w:w="707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2.</w:t>
            </w:r>
          </w:p>
        </w:tc>
        <w:tc>
          <w:tcPr>
            <w:tcW w:w="1702" w:type="dxa"/>
            <w:vMerge w:val="restart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Зверева Ирина Александровна</w:t>
            </w:r>
          </w:p>
        </w:tc>
        <w:tc>
          <w:tcPr>
            <w:tcW w:w="2100" w:type="dxa"/>
            <w:vMerge w:val="restart"/>
          </w:tcPr>
          <w:p w:rsidR="00274736" w:rsidRPr="00EB05A5" w:rsidRDefault="00274736" w:rsidP="00396E22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МАУ «МФЦ г.Шахты»</w:t>
            </w: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91/100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5800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автомобиль 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Шевроле Авео,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автомобиль Фольксваген Туарег</w:t>
            </w:r>
          </w:p>
        </w:tc>
        <w:tc>
          <w:tcPr>
            <w:tcW w:w="1400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1117266,79</w:t>
            </w:r>
          </w:p>
        </w:tc>
        <w:tc>
          <w:tcPr>
            <w:tcW w:w="500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EB05A5" w:rsidTr="00396E22"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9/100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5800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E12FFE">
        <w:trPr>
          <w:trHeight w:val="395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61,9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E12FFE">
        <w:trPr>
          <w:trHeight w:val="343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Склад ГСМ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697,5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680,2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105,6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61,6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274736" w:rsidRPr="00EB05A5" w:rsidTr="00396E22">
        <w:trPr>
          <w:trHeight w:val="562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00" w:type="dxa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63,6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Россия              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автомобиль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 Ваз 21214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429553,37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EB05A5" w:rsidTr="00E12FFE">
        <w:trPr>
          <w:trHeight w:val="723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00" w:type="dxa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EB05A5" w:rsidTr="00396E22">
        <w:trPr>
          <w:trHeight w:val="499"/>
        </w:trPr>
        <w:tc>
          <w:tcPr>
            <w:tcW w:w="707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1702" w:type="dxa"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Медведев</w:t>
            </w:r>
          </w:p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 Олег Валерьевич</w:t>
            </w:r>
          </w:p>
        </w:tc>
        <w:tc>
          <w:tcPr>
            <w:tcW w:w="2100" w:type="dxa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МКУ «Департамент городского хозяйства»</w:t>
            </w:r>
          </w:p>
        </w:tc>
        <w:tc>
          <w:tcPr>
            <w:tcW w:w="1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жилой дом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49,9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pacing w:val="-20"/>
                <w:sz w:val="22"/>
                <w:szCs w:val="22"/>
              </w:rPr>
            </w:pPr>
            <w:r w:rsidRPr="00EB05A5">
              <w:rPr>
                <w:spacing w:val="-20"/>
                <w:sz w:val="22"/>
                <w:szCs w:val="22"/>
              </w:rPr>
              <w:t>Россия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Автомобиль ГАЗ 31105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633552,24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EB05A5" w:rsidTr="00396E22">
        <w:tc>
          <w:tcPr>
            <w:tcW w:w="707" w:type="dxa"/>
            <w:vMerge w:val="restart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4.</w:t>
            </w:r>
          </w:p>
        </w:tc>
        <w:tc>
          <w:tcPr>
            <w:tcW w:w="1702" w:type="dxa"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Сорокин Александр Васильевич</w:t>
            </w:r>
          </w:p>
        </w:tc>
        <w:tc>
          <w:tcPr>
            <w:tcW w:w="2100" w:type="dxa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Директор МБУ города Шахты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«Эксплуатация водоотливных комплексов»</w:t>
            </w:r>
          </w:p>
        </w:tc>
        <w:tc>
          <w:tcPr>
            <w:tcW w:w="1500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45,4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bCs/>
                <w:sz w:val="22"/>
                <w:szCs w:val="22"/>
              </w:rPr>
            </w:pPr>
            <w:r w:rsidRPr="00EB05A5">
              <w:rPr>
                <w:bCs/>
                <w:sz w:val="22"/>
                <w:szCs w:val="22"/>
              </w:rPr>
              <w:t>Автомобиль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Тойота </w:t>
            </w:r>
            <w:r w:rsidRPr="00EB05A5">
              <w:rPr>
                <w:sz w:val="22"/>
                <w:szCs w:val="22"/>
                <w:lang w:val="en-US"/>
              </w:rPr>
              <w:t>C</w:t>
            </w:r>
            <w:r w:rsidRPr="00EB05A5">
              <w:rPr>
                <w:sz w:val="22"/>
                <w:szCs w:val="22"/>
              </w:rPr>
              <w:t>-</w:t>
            </w:r>
            <w:r w:rsidRPr="00EB05A5">
              <w:rPr>
                <w:sz w:val="22"/>
                <w:szCs w:val="22"/>
                <w:lang w:val="en-US"/>
              </w:rPr>
              <w:t>HR</w:t>
            </w:r>
            <w:r w:rsidRPr="00EB05A5">
              <w:rPr>
                <w:sz w:val="22"/>
                <w:szCs w:val="22"/>
              </w:rPr>
              <w:t>,</w:t>
            </w:r>
          </w:p>
          <w:p w:rsidR="00274736" w:rsidRPr="00EB05A5" w:rsidRDefault="00274736" w:rsidP="00C64386">
            <w:pPr>
              <w:jc w:val="center"/>
              <w:rPr>
                <w:bCs/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Автомобиль ГАЗ 32213</w:t>
            </w:r>
          </w:p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1046264,72</w:t>
            </w:r>
          </w:p>
        </w:tc>
        <w:tc>
          <w:tcPr>
            <w:tcW w:w="5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  <w:tr w:rsidR="00274736" w:rsidRPr="00396E22" w:rsidTr="00396E22">
        <w:trPr>
          <w:trHeight w:val="562"/>
        </w:trPr>
        <w:tc>
          <w:tcPr>
            <w:tcW w:w="707" w:type="dxa"/>
            <w:vMerge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274736" w:rsidRPr="00EB05A5" w:rsidRDefault="00274736" w:rsidP="008226E9">
            <w:pPr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2100" w:type="dxa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776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45,4</w:t>
            </w:r>
          </w:p>
        </w:tc>
        <w:tc>
          <w:tcPr>
            <w:tcW w:w="924" w:type="dxa"/>
            <w:vAlign w:val="center"/>
          </w:tcPr>
          <w:p w:rsidR="00274736" w:rsidRPr="00EB05A5" w:rsidRDefault="00274736" w:rsidP="006266EF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274736" w:rsidRPr="00EB05A5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91003,17</w:t>
            </w:r>
          </w:p>
        </w:tc>
        <w:tc>
          <w:tcPr>
            <w:tcW w:w="500" w:type="dxa"/>
            <w:vAlign w:val="center"/>
          </w:tcPr>
          <w:p w:rsidR="00274736" w:rsidRPr="00396E22" w:rsidRDefault="00274736" w:rsidP="00C64386">
            <w:pPr>
              <w:jc w:val="center"/>
              <w:rPr>
                <w:sz w:val="22"/>
                <w:szCs w:val="22"/>
              </w:rPr>
            </w:pPr>
            <w:r w:rsidRPr="00EB05A5">
              <w:rPr>
                <w:sz w:val="22"/>
                <w:szCs w:val="22"/>
              </w:rPr>
              <w:t>-</w:t>
            </w:r>
          </w:p>
        </w:tc>
      </w:tr>
    </w:tbl>
    <w:p w:rsidR="00274736" w:rsidRPr="00396E22" w:rsidRDefault="00274736" w:rsidP="00F56DD3">
      <w:pPr>
        <w:jc w:val="center"/>
        <w:rPr>
          <w:sz w:val="22"/>
          <w:szCs w:val="22"/>
        </w:rPr>
      </w:pPr>
    </w:p>
    <w:p w:rsidR="00274736" w:rsidRPr="00396E22" w:rsidRDefault="00274736" w:rsidP="005E3BE1">
      <w:pPr>
        <w:rPr>
          <w:sz w:val="22"/>
          <w:szCs w:val="22"/>
        </w:rPr>
      </w:pPr>
    </w:p>
    <w:p w:rsidR="00274736" w:rsidRDefault="00274736" w:rsidP="005E3BE1"/>
    <w:sectPr w:rsidR="00274736" w:rsidSect="00793F61">
      <w:pgSz w:w="16840" w:h="11907" w:orient="landscape" w:code="9"/>
      <w:pgMar w:top="1134" w:right="73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736" w:rsidRDefault="00274736" w:rsidP="00001CB3">
      <w:r>
        <w:separator/>
      </w:r>
    </w:p>
  </w:endnote>
  <w:endnote w:type="continuationSeparator" w:id="0">
    <w:p w:rsidR="00274736" w:rsidRDefault="00274736" w:rsidP="0000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736" w:rsidRDefault="00274736" w:rsidP="00001CB3">
      <w:r>
        <w:separator/>
      </w:r>
    </w:p>
  </w:footnote>
  <w:footnote w:type="continuationSeparator" w:id="0">
    <w:p w:rsidR="00274736" w:rsidRDefault="00274736" w:rsidP="00001CB3">
      <w:r>
        <w:continuationSeparator/>
      </w:r>
    </w:p>
  </w:footnote>
  <w:footnote w:id="1">
    <w:p w:rsidR="00274736" w:rsidRDefault="00274736" w:rsidP="00C21D60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3E73"/>
    <w:multiLevelType w:val="hybridMultilevel"/>
    <w:tmpl w:val="4278605A"/>
    <w:lvl w:ilvl="0" w:tplc="B1FA5F7A">
      <w:start w:val="5"/>
      <w:numFmt w:val="decimal"/>
      <w:lvlText w:val="%1."/>
      <w:lvlJc w:val="left"/>
      <w:pPr>
        <w:tabs>
          <w:tab w:val="num" w:pos="720"/>
        </w:tabs>
        <w:ind w:left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0F3754"/>
    <w:multiLevelType w:val="hybridMultilevel"/>
    <w:tmpl w:val="A45CF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1053C0"/>
    <w:multiLevelType w:val="hybridMultilevel"/>
    <w:tmpl w:val="661EECDC"/>
    <w:lvl w:ilvl="0" w:tplc="B7FCCAEC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4C800C35"/>
    <w:multiLevelType w:val="hybridMultilevel"/>
    <w:tmpl w:val="04707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DE09E5"/>
    <w:multiLevelType w:val="hybridMultilevel"/>
    <w:tmpl w:val="CD76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B6656E"/>
    <w:multiLevelType w:val="hybridMultilevel"/>
    <w:tmpl w:val="4B9C0F9C"/>
    <w:lvl w:ilvl="0" w:tplc="1896B95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6">
    <w:nsid w:val="75E36301"/>
    <w:multiLevelType w:val="hybridMultilevel"/>
    <w:tmpl w:val="228471C2"/>
    <w:lvl w:ilvl="0" w:tplc="7E9803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21339B"/>
    <w:multiLevelType w:val="hybridMultilevel"/>
    <w:tmpl w:val="54D61F4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225"/>
    <w:rsid w:val="00001CB3"/>
    <w:rsid w:val="00015DE3"/>
    <w:rsid w:val="00017174"/>
    <w:rsid w:val="000203D6"/>
    <w:rsid w:val="00020FF2"/>
    <w:rsid w:val="000224DC"/>
    <w:rsid w:val="0002633C"/>
    <w:rsid w:val="0002657C"/>
    <w:rsid w:val="00034321"/>
    <w:rsid w:val="000352DC"/>
    <w:rsid w:val="000365DC"/>
    <w:rsid w:val="00041380"/>
    <w:rsid w:val="00046669"/>
    <w:rsid w:val="00070006"/>
    <w:rsid w:val="00075B3F"/>
    <w:rsid w:val="00076AA1"/>
    <w:rsid w:val="00086AA1"/>
    <w:rsid w:val="00087F74"/>
    <w:rsid w:val="00092372"/>
    <w:rsid w:val="00095310"/>
    <w:rsid w:val="000C11B3"/>
    <w:rsid w:val="000C65B6"/>
    <w:rsid w:val="000D472A"/>
    <w:rsid w:val="000D7957"/>
    <w:rsid w:val="000D797E"/>
    <w:rsid w:val="000E26C2"/>
    <w:rsid w:val="000E7A72"/>
    <w:rsid w:val="000F373E"/>
    <w:rsid w:val="00102620"/>
    <w:rsid w:val="00103778"/>
    <w:rsid w:val="00103F23"/>
    <w:rsid w:val="001117D9"/>
    <w:rsid w:val="00111B3B"/>
    <w:rsid w:val="00124487"/>
    <w:rsid w:val="0013448E"/>
    <w:rsid w:val="00135431"/>
    <w:rsid w:val="00144E10"/>
    <w:rsid w:val="00153AFF"/>
    <w:rsid w:val="00153E9E"/>
    <w:rsid w:val="00155694"/>
    <w:rsid w:val="00161440"/>
    <w:rsid w:val="0017238C"/>
    <w:rsid w:val="0017621C"/>
    <w:rsid w:val="00186CCA"/>
    <w:rsid w:val="00187E5B"/>
    <w:rsid w:val="0019004D"/>
    <w:rsid w:val="001928A1"/>
    <w:rsid w:val="00195EE6"/>
    <w:rsid w:val="00196DE2"/>
    <w:rsid w:val="001A157A"/>
    <w:rsid w:val="001A1EFA"/>
    <w:rsid w:val="001B5BB4"/>
    <w:rsid w:val="001B7C8B"/>
    <w:rsid w:val="001E455D"/>
    <w:rsid w:val="001E64B7"/>
    <w:rsid w:val="001E7889"/>
    <w:rsid w:val="001F613C"/>
    <w:rsid w:val="00200BE3"/>
    <w:rsid w:val="0020509F"/>
    <w:rsid w:val="00206023"/>
    <w:rsid w:val="002067C2"/>
    <w:rsid w:val="0020709A"/>
    <w:rsid w:val="0021141D"/>
    <w:rsid w:val="00226E77"/>
    <w:rsid w:val="0023053B"/>
    <w:rsid w:val="00233AFB"/>
    <w:rsid w:val="00235C12"/>
    <w:rsid w:val="002404AE"/>
    <w:rsid w:val="002479FF"/>
    <w:rsid w:val="00264834"/>
    <w:rsid w:val="00266C81"/>
    <w:rsid w:val="00274736"/>
    <w:rsid w:val="00282714"/>
    <w:rsid w:val="00287A75"/>
    <w:rsid w:val="0029143B"/>
    <w:rsid w:val="002A0F94"/>
    <w:rsid w:val="002A1C74"/>
    <w:rsid w:val="002A58B7"/>
    <w:rsid w:val="002A5FBF"/>
    <w:rsid w:val="002B1883"/>
    <w:rsid w:val="002B4BF3"/>
    <w:rsid w:val="002B7D44"/>
    <w:rsid w:val="002C136F"/>
    <w:rsid w:val="002C4054"/>
    <w:rsid w:val="002D502D"/>
    <w:rsid w:val="002D5E0E"/>
    <w:rsid w:val="002E292B"/>
    <w:rsid w:val="002E6642"/>
    <w:rsid w:val="002E770B"/>
    <w:rsid w:val="002F0EED"/>
    <w:rsid w:val="003030F3"/>
    <w:rsid w:val="00312C21"/>
    <w:rsid w:val="0031772E"/>
    <w:rsid w:val="00317955"/>
    <w:rsid w:val="00354706"/>
    <w:rsid w:val="00354939"/>
    <w:rsid w:val="00354E53"/>
    <w:rsid w:val="00355A1A"/>
    <w:rsid w:val="0036744D"/>
    <w:rsid w:val="00367EBD"/>
    <w:rsid w:val="003702F5"/>
    <w:rsid w:val="00371A94"/>
    <w:rsid w:val="00390981"/>
    <w:rsid w:val="00393611"/>
    <w:rsid w:val="00396E22"/>
    <w:rsid w:val="003A1DBB"/>
    <w:rsid w:val="003B0E79"/>
    <w:rsid w:val="003B2307"/>
    <w:rsid w:val="003B5D7D"/>
    <w:rsid w:val="003B61CF"/>
    <w:rsid w:val="003B6528"/>
    <w:rsid w:val="003C246D"/>
    <w:rsid w:val="003C7C19"/>
    <w:rsid w:val="003D0389"/>
    <w:rsid w:val="003D0C75"/>
    <w:rsid w:val="003D3AB8"/>
    <w:rsid w:val="003E63A2"/>
    <w:rsid w:val="003F6302"/>
    <w:rsid w:val="003F7388"/>
    <w:rsid w:val="00411263"/>
    <w:rsid w:val="00422D78"/>
    <w:rsid w:val="004309D9"/>
    <w:rsid w:val="00433409"/>
    <w:rsid w:val="00442088"/>
    <w:rsid w:val="0044547C"/>
    <w:rsid w:val="00445B9B"/>
    <w:rsid w:val="004500D6"/>
    <w:rsid w:val="00463627"/>
    <w:rsid w:val="004637C8"/>
    <w:rsid w:val="004711FF"/>
    <w:rsid w:val="0047526F"/>
    <w:rsid w:val="004803F1"/>
    <w:rsid w:val="00487428"/>
    <w:rsid w:val="004944F7"/>
    <w:rsid w:val="00496FD5"/>
    <w:rsid w:val="004A7069"/>
    <w:rsid w:val="004B2B1D"/>
    <w:rsid w:val="004B65E0"/>
    <w:rsid w:val="004C024A"/>
    <w:rsid w:val="004C0975"/>
    <w:rsid w:val="004C0C15"/>
    <w:rsid w:val="004D1BDE"/>
    <w:rsid w:val="004D40A6"/>
    <w:rsid w:val="004D4E60"/>
    <w:rsid w:val="004E21CD"/>
    <w:rsid w:val="004F1D57"/>
    <w:rsid w:val="004F2159"/>
    <w:rsid w:val="00503C8B"/>
    <w:rsid w:val="00514A5B"/>
    <w:rsid w:val="00517D10"/>
    <w:rsid w:val="0052127C"/>
    <w:rsid w:val="005278B1"/>
    <w:rsid w:val="00543441"/>
    <w:rsid w:val="00551749"/>
    <w:rsid w:val="005532BA"/>
    <w:rsid w:val="00553CCC"/>
    <w:rsid w:val="00570E21"/>
    <w:rsid w:val="0057417B"/>
    <w:rsid w:val="00581049"/>
    <w:rsid w:val="005810BB"/>
    <w:rsid w:val="0059538F"/>
    <w:rsid w:val="005A08E6"/>
    <w:rsid w:val="005B39E0"/>
    <w:rsid w:val="005C09B0"/>
    <w:rsid w:val="005C2897"/>
    <w:rsid w:val="005D05B1"/>
    <w:rsid w:val="005D2C45"/>
    <w:rsid w:val="005D3419"/>
    <w:rsid w:val="005E18FE"/>
    <w:rsid w:val="005E3BE1"/>
    <w:rsid w:val="005E4B99"/>
    <w:rsid w:val="005E6228"/>
    <w:rsid w:val="005F02AF"/>
    <w:rsid w:val="005F252D"/>
    <w:rsid w:val="005F4C13"/>
    <w:rsid w:val="00607CA8"/>
    <w:rsid w:val="0061756A"/>
    <w:rsid w:val="006256B5"/>
    <w:rsid w:val="0062625F"/>
    <w:rsid w:val="006266EF"/>
    <w:rsid w:val="00626A42"/>
    <w:rsid w:val="00626FF2"/>
    <w:rsid w:val="0063769F"/>
    <w:rsid w:val="00643D8E"/>
    <w:rsid w:val="00645B07"/>
    <w:rsid w:val="0065027A"/>
    <w:rsid w:val="00650C29"/>
    <w:rsid w:val="00651996"/>
    <w:rsid w:val="00656A1F"/>
    <w:rsid w:val="006650FC"/>
    <w:rsid w:val="00665225"/>
    <w:rsid w:val="0066578B"/>
    <w:rsid w:val="00670BA5"/>
    <w:rsid w:val="006764E2"/>
    <w:rsid w:val="00676904"/>
    <w:rsid w:val="00680534"/>
    <w:rsid w:val="00686BA9"/>
    <w:rsid w:val="00687A1D"/>
    <w:rsid w:val="00687B3F"/>
    <w:rsid w:val="006932A3"/>
    <w:rsid w:val="006959D2"/>
    <w:rsid w:val="006A4393"/>
    <w:rsid w:val="006A5066"/>
    <w:rsid w:val="006B1AB8"/>
    <w:rsid w:val="006B4C5E"/>
    <w:rsid w:val="006C6E4A"/>
    <w:rsid w:val="006D11AC"/>
    <w:rsid w:val="006D1A24"/>
    <w:rsid w:val="006D2E9B"/>
    <w:rsid w:val="006E233C"/>
    <w:rsid w:val="006E77DB"/>
    <w:rsid w:val="006F230D"/>
    <w:rsid w:val="006F336A"/>
    <w:rsid w:val="007077C3"/>
    <w:rsid w:val="0071027B"/>
    <w:rsid w:val="007170CF"/>
    <w:rsid w:val="00721EB7"/>
    <w:rsid w:val="007351C6"/>
    <w:rsid w:val="0073741C"/>
    <w:rsid w:val="007422BF"/>
    <w:rsid w:val="00747E8A"/>
    <w:rsid w:val="00750526"/>
    <w:rsid w:val="00753A32"/>
    <w:rsid w:val="00754775"/>
    <w:rsid w:val="00755DF1"/>
    <w:rsid w:val="00757C87"/>
    <w:rsid w:val="0076576F"/>
    <w:rsid w:val="00773208"/>
    <w:rsid w:val="00774135"/>
    <w:rsid w:val="0078125B"/>
    <w:rsid w:val="00784897"/>
    <w:rsid w:val="00791EBC"/>
    <w:rsid w:val="00793F61"/>
    <w:rsid w:val="00796E51"/>
    <w:rsid w:val="007A0C55"/>
    <w:rsid w:val="007A0CA0"/>
    <w:rsid w:val="007A5270"/>
    <w:rsid w:val="007B6DD0"/>
    <w:rsid w:val="007C26D1"/>
    <w:rsid w:val="007D212B"/>
    <w:rsid w:val="007E1617"/>
    <w:rsid w:val="007E680F"/>
    <w:rsid w:val="007F02FE"/>
    <w:rsid w:val="007F4D8F"/>
    <w:rsid w:val="008045BE"/>
    <w:rsid w:val="008061B9"/>
    <w:rsid w:val="008226E9"/>
    <w:rsid w:val="00824160"/>
    <w:rsid w:val="00826E33"/>
    <w:rsid w:val="00826EF8"/>
    <w:rsid w:val="0082798E"/>
    <w:rsid w:val="008335CE"/>
    <w:rsid w:val="008408B7"/>
    <w:rsid w:val="00860C05"/>
    <w:rsid w:val="00862F3F"/>
    <w:rsid w:val="00864229"/>
    <w:rsid w:val="0087217E"/>
    <w:rsid w:val="00874423"/>
    <w:rsid w:val="00875E1E"/>
    <w:rsid w:val="00877960"/>
    <w:rsid w:val="00897103"/>
    <w:rsid w:val="008A1145"/>
    <w:rsid w:val="008C1080"/>
    <w:rsid w:val="008D5A60"/>
    <w:rsid w:val="008E153A"/>
    <w:rsid w:val="008E181E"/>
    <w:rsid w:val="008E2B09"/>
    <w:rsid w:val="008E31A8"/>
    <w:rsid w:val="008E6F49"/>
    <w:rsid w:val="008F01EA"/>
    <w:rsid w:val="008F1BAF"/>
    <w:rsid w:val="008F2EC6"/>
    <w:rsid w:val="00901B9B"/>
    <w:rsid w:val="00902FAC"/>
    <w:rsid w:val="00904468"/>
    <w:rsid w:val="009051D9"/>
    <w:rsid w:val="00905455"/>
    <w:rsid w:val="00907EF2"/>
    <w:rsid w:val="00910D92"/>
    <w:rsid w:val="0091355D"/>
    <w:rsid w:val="00915A56"/>
    <w:rsid w:val="009167BC"/>
    <w:rsid w:val="009174DC"/>
    <w:rsid w:val="0092126C"/>
    <w:rsid w:val="00922C09"/>
    <w:rsid w:val="00923DE8"/>
    <w:rsid w:val="00924ADA"/>
    <w:rsid w:val="00936715"/>
    <w:rsid w:val="009465E9"/>
    <w:rsid w:val="009508A3"/>
    <w:rsid w:val="00955259"/>
    <w:rsid w:val="00961A94"/>
    <w:rsid w:val="00971FC3"/>
    <w:rsid w:val="00972797"/>
    <w:rsid w:val="00972B13"/>
    <w:rsid w:val="00981630"/>
    <w:rsid w:val="00985FC9"/>
    <w:rsid w:val="009A3729"/>
    <w:rsid w:val="009A5254"/>
    <w:rsid w:val="009C25A9"/>
    <w:rsid w:val="009D4DE1"/>
    <w:rsid w:val="009D4E99"/>
    <w:rsid w:val="009F1491"/>
    <w:rsid w:val="009F3B6E"/>
    <w:rsid w:val="009F59A7"/>
    <w:rsid w:val="009F5F79"/>
    <w:rsid w:val="009F7DBF"/>
    <w:rsid w:val="00A00499"/>
    <w:rsid w:val="00A179B0"/>
    <w:rsid w:val="00A23D7D"/>
    <w:rsid w:val="00A24546"/>
    <w:rsid w:val="00A265F0"/>
    <w:rsid w:val="00A26EB8"/>
    <w:rsid w:val="00A311B5"/>
    <w:rsid w:val="00A32D3A"/>
    <w:rsid w:val="00A34E18"/>
    <w:rsid w:val="00A353F8"/>
    <w:rsid w:val="00A44C6C"/>
    <w:rsid w:val="00A5170D"/>
    <w:rsid w:val="00A5342B"/>
    <w:rsid w:val="00A5508A"/>
    <w:rsid w:val="00A6188C"/>
    <w:rsid w:val="00A628E3"/>
    <w:rsid w:val="00A81266"/>
    <w:rsid w:val="00A84D19"/>
    <w:rsid w:val="00A87CA6"/>
    <w:rsid w:val="00A96713"/>
    <w:rsid w:val="00AA5831"/>
    <w:rsid w:val="00AB271B"/>
    <w:rsid w:val="00AB715D"/>
    <w:rsid w:val="00AB723B"/>
    <w:rsid w:val="00AC3165"/>
    <w:rsid w:val="00AC3890"/>
    <w:rsid w:val="00AC4FA4"/>
    <w:rsid w:val="00AD1308"/>
    <w:rsid w:val="00AD4826"/>
    <w:rsid w:val="00AD5565"/>
    <w:rsid w:val="00AD5F6B"/>
    <w:rsid w:val="00AE0863"/>
    <w:rsid w:val="00AE42DB"/>
    <w:rsid w:val="00AF7AE9"/>
    <w:rsid w:val="00B02005"/>
    <w:rsid w:val="00B034B3"/>
    <w:rsid w:val="00B04CF3"/>
    <w:rsid w:val="00B05E46"/>
    <w:rsid w:val="00B07DBC"/>
    <w:rsid w:val="00B1679C"/>
    <w:rsid w:val="00B16A0F"/>
    <w:rsid w:val="00B16CCB"/>
    <w:rsid w:val="00B213E1"/>
    <w:rsid w:val="00B21490"/>
    <w:rsid w:val="00B224C2"/>
    <w:rsid w:val="00B33E3B"/>
    <w:rsid w:val="00B43BB4"/>
    <w:rsid w:val="00B44176"/>
    <w:rsid w:val="00B55144"/>
    <w:rsid w:val="00B6040A"/>
    <w:rsid w:val="00B850D1"/>
    <w:rsid w:val="00B95C00"/>
    <w:rsid w:val="00BA0174"/>
    <w:rsid w:val="00BA0B46"/>
    <w:rsid w:val="00BA1B6E"/>
    <w:rsid w:val="00BC0221"/>
    <w:rsid w:val="00BC26A5"/>
    <w:rsid w:val="00BC53FE"/>
    <w:rsid w:val="00BD025A"/>
    <w:rsid w:val="00BD622A"/>
    <w:rsid w:val="00BE0645"/>
    <w:rsid w:val="00BE353B"/>
    <w:rsid w:val="00BF1811"/>
    <w:rsid w:val="00BF7C17"/>
    <w:rsid w:val="00C01C54"/>
    <w:rsid w:val="00C0400C"/>
    <w:rsid w:val="00C04432"/>
    <w:rsid w:val="00C060C6"/>
    <w:rsid w:val="00C153C8"/>
    <w:rsid w:val="00C20CD5"/>
    <w:rsid w:val="00C21D60"/>
    <w:rsid w:val="00C31634"/>
    <w:rsid w:val="00C40AC5"/>
    <w:rsid w:val="00C411FD"/>
    <w:rsid w:val="00C42C00"/>
    <w:rsid w:val="00C47DB5"/>
    <w:rsid w:val="00C51420"/>
    <w:rsid w:val="00C526C7"/>
    <w:rsid w:val="00C55327"/>
    <w:rsid w:val="00C57CE9"/>
    <w:rsid w:val="00C633A9"/>
    <w:rsid w:val="00C64386"/>
    <w:rsid w:val="00C64593"/>
    <w:rsid w:val="00C711A2"/>
    <w:rsid w:val="00C745C8"/>
    <w:rsid w:val="00C75FDB"/>
    <w:rsid w:val="00C760D7"/>
    <w:rsid w:val="00C86E1D"/>
    <w:rsid w:val="00C9360E"/>
    <w:rsid w:val="00CB7C42"/>
    <w:rsid w:val="00CC4017"/>
    <w:rsid w:val="00CC6334"/>
    <w:rsid w:val="00CC6809"/>
    <w:rsid w:val="00CC7645"/>
    <w:rsid w:val="00CD28A1"/>
    <w:rsid w:val="00CE153B"/>
    <w:rsid w:val="00CE1D7C"/>
    <w:rsid w:val="00CF72B9"/>
    <w:rsid w:val="00D0386A"/>
    <w:rsid w:val="00D05740"/>
    <w:rsid w:val="00D058B8"/>
    <w:rsid w:val="00D06D87"/>
    <w:rsid w:val="00D12141"/>
    <w:rsid w:val="00D168FD"/>
    <w:rsid w:val="00D30416"/>
    <w:rsid w:val="00D31BD4"/>
    <w:rsid w:val="00D37569"/>
    <w:rsid w:val="00D37C74"/>
    <w:rsid w:val="00D43592"/>
    <w:rsid w:val="00D51EEC"/>
    <w:rsid w:val="00D52CC0"/>
    <w:rsid w:val="00D53C12"/>
    <w:rsid w:val="00D57112"/>
    <w:rsid w:val="00D60F46"/>
    <w:rsid w:val="00D86432"/>
    <w:rsid w:val="00D928DA"/>
    <w:rsid w:val="00D95D24"/>
    <w:rsid w:val="00DA3E3B"/>
    <w:rsid w:val="00DA439D"/>
    <w:rsid w:val="00DA73FE"/>
    <w:rsid w:val="00DB3A2C"/>
    <w:rsid w:val="00DB5FE5"/>
    <w:rsid w:val="00DB64F9"/>
    <w:rsid w:val="00DC67B7"/>
    <w:rsid w:val="00DD4FF6"/>
    <w:rsid w:val="00DD6FB0"/>
    <w:rsid w:val="00DE157A"/>
    <w:rsid w:val="00DE30E6"/>
    <w:rsid w:val="00DE3157"/>
    <w:rsid w:val="00DF1A76"/>
    <w:rsid w:val="00DF28E5"/>
    <w:rsid w:val="00DF2C0A"/>
    <w:rsid w:val="00DF453D"/>
    <w:rsid w:val="00E006B2"/>
    <w:rsid w:val="00E0088D"/>
    <w:rsid w:val="00E0260D"/>
    <w:rsid w:val="00E03225"/>
    <w:rsid w:val="00E05448"/>
    <w:rsid w:val="00E064D0"/>
    <w:rsid w:val="00E10444"/>
    <w:rsid w:val="00E1207A"/>
    <w:rsid w:val="00E12FFE"/>
    <w:rsid w:val="00E16F76"/>
    <w:rsid w:val="00E23A19"/>
    <w:rsid w:val="00E251B5"/>
    <w:rsid w:val="00E300C5"/>
    <w:rsid w:val="00E34321"/>
    <w:rsid w:val="00E42544"/>
    <w:rsid w:val="00E519DD"/>
    <w:rsid w:val="00E51A3A"/>
    <w:rsid w:val="00E54B91"/>
    <w:rsid w:val="00E64997"/>
    <w:rsid w:val="00E65207"/>
    <w:rsid w:val="00E6585E"/>
    <w:rsid w:val="00E661AF"/>
    <w:rsid w:val="00E712F7"/>
    <w:rsid w:val="00E81AA3"/>
    <w:rsid w:val="00E835E4"/>
    <w:rsid w:val="00E85A7F"/>
    <w:rsid w:val="00E95564"/>
    <w:rsid w:val="00E96AD8"/>
    <w:rsid w:val="00E976F2"/>
    <w:rsid w:val="00EB05A5"/>
    <w:rsid w:val="00EB4F40"/>
    <w:rsid w:val="00EC1859"/>
    <w:rsid w:val="00EC1D95"/>
    <w:rsid w:val="00EC2D63"/>
    <w:rsid w:val="00EC4DAF"/>
    <w:rsid w:val="00EE4658"/>
    <w:rsid w:val="00EE551F"/>
    <w:rsid w:val="00EE7C7A"/>
    <w:rsid w:val="00EF5FD3"/>
    <w:rsid w:val="00EF7D3C"/>
    <w:rsid w:val="00F00095"/>
    <w:rsid w:val="00F06490"/>
    <w:rsid w:val="00F201C2"/>
    <w:rsid w:val="00F34FFD"/>
    <w:rsid w:val="00F40BBE"/>
    <w:rsid w:val="00F444A2"/>
    <w:rsid w:val="00F52892"/>
    <w:rsid w:val="00F537F7"/>
    <w:rsid w:val="00F55E0C"/>
    <w:rsid w:val="00F56DD3"/>
    <w:rsid w:val="00F57382"/>
    <w:rsid w:val="00F63FA4"/>
    <w:rsid w:val="00F70675"/>
    <w:rsid w:val="00F719CA"/>
    <w:rsid w:val="00F75181"/>
    <w:rsid w:val="00F80336"/>
    <w:rsid w:val="00F8216A"/>
    <w:rsid w:val="00F90110"/>
    <w:rsid w:val="00FA1959"/>
    <w:rsid w:val="00FA3C0A"/>
    <w:rsid w:val="00FC08A6"/>
    <w:rsid w:val="00FC1924"/>
    <w:rsid w:val="00FC289E"/>
    <w:rsid w:val="00FC3577"/>
    <w:rsid w:val="00FD36F5"/>
    <w:rsid w:val="00FD63E5"/>
    <w:rsid w:val="00FE40C2"/>
    <w:rsid w:val="00FF596B"/>
    <w:rsid w:val="00FF66A7"/>
    <w:rsid w:val="00FF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25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125B"/>
    <w:pPr>
      <w:keepNext/>
      <w:ind w:left="139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39D"/>
    <w:pPr>
      <w:keepNext/>
      <w:jc w:val="center"/>
      <w:outlineLvl w:val="1"/>
    </w:pPr>
    <w:rPr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39D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39D"/>
    <w:pPr>
      <w:keepNext/>
      <w:jc w:val="center"/>
      <w:outlineLvl w:val="3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2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2127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27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27C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52127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A43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DE315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E3157"/>
    <w:rPr>
      <w:rFonts w:cs="Times New Roman"/>
      <w:b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001CB3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1CB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01CB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B7C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311</Words>
  <Characters>1774</Characters>
  <Application>Microsoft Office Outlook</Application>
  <DocSecurity>0</DocSecurity>
  <Lines>0</Lines>
  <Paragraphs>0</Paragraphs>
  <ScaleCrop>false</ScaleCrop>
  <Company>Департамент Финансов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   Экз</dc:title>
  <dc:subject/>
  <dc:creator>ConsultantPlus</dc:creator>
  <cp:keywords/>
  <dc:description/>
  <cp:lastModifiedBy>erokhina</cp:lastModifiedBy>
  <cp:revision>22</cp:revision>
  <cp:lastPrinted>2014-04-21T06:01:00Z</cp:lastPrinted>
  <dcterms:created xsi:type="dcterms:W3CDTF">2018-05-08T07:37:00Z</dcterms:created>
  <dcterms:modified xsi:type="dcterms:W3CDTF">2020-06-29T08:06:00Z</dcterms:modified>
</cp:coreProperties>
</file>